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16" w:rsidRPr="0000177D" w:rsidRDefault="006B4F16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>ИНДИВИДУАЛНО КЛАСИРАНЕ</w:t>
      </w:r>
    </w:p>
    <w:p w:rsidR="006B4F16" w:rsidRPr="0000177D" w:rsidRDefault="001348DC" w:rsidP="006B4F16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 xml:space="preserve">ДЛШ </w:t>
      </w:r>
      <w:r w:rsidR="0000177D" w:rsidRPr="0000177D">
        <w:rPr>
          <w:rFonts w:asciiTheme="majorHAnsi" w:hAnsiTheme="majorHAnsi"/>
          <w:b/>
          <w:sz w:val="32"/>
          <w:szCs w:val="32"/>
        </w:rPr>
        <w:t>МЛАДЕЖИ</w:t>
      </w:r>
    </w:p>
    <w:p w:rsidR="00C42D45" w:rsidRPr="0000177D" w:rsidRDefault="003A1F51" w:rsidP="001348DC">
      <w:pPr>
        <w:spacing w:line="360" w:lineRule="auto"/>
        <w:ind w:hanging="180"/>
        <w:jc w:val="center"/>
        <w:rPr>
          <w:rFonts w:asciiTheme="majorHAnsi" w:hAnsiTheme="majorHAnsi"/>
          <w:b/>
          <w:sz w:val="32"/>
          <w:szCs w:val="32"/>
        </w:rPr>
      </w:pPr>
      <w:r w:rsidRPr="0000177D">
        <w:rPr>
          <w:rFonts w:asciiTheme="majorHAnsi" w:hAnsiTheme="majorHAnsi"/>
          <w:b/>
          <w:sz w:val="32"/>
          <w:szCs w:val="32"/>
        </w:rPr>
        <w:t>07.06-11.06</w:t>
      </w:r>
      <w:r w:rsidR="006B4F16" w:rsidRPr="0000177D">
        <w:rPr>
          <w:rFonts w:asciiTheme="majorHAnsi" w:hAnsiTheme="majorHAnsi"/>
          <w:b/>
          <w:sz w:val="32"/>
          <w:szCs w:val="32"/>
        </w:rPr>
        <w:t>.2022 г.</w:t>
      </w:r>
      <w:r w:rsidR="0002758D" w:rsidRPr="0000177D">
        <w:rPr>
          <w:rFonts w:asciiTheme="majorHAnsi" w:hAnsiTheme="majorHAnsi"/>
          <w:b/>
          <w:sz w:val="32"/>
          <w:szCs w:val="32"/>
        </w:rPr>
        <w:t>,</w:t>
      </w:r>
      <w:r w:rsidR="001348DC" w:rsidRPr="0000177D">
        <w:rPr>
          <w:rFonts w:asciiTheme="majorHAnsi" w:hAnsiTheme="majorHAnsi"/>
          <w:b/>
          <w:sz w:val="32"/>
          <w:szCs w:val="32"/>
        </w:rPr>
        <w:t xml:space="preserve"> </w:t>
      </w:r>
      <w:r w:rsidR="0002758D" w:rsidRPr="0000177D">
        <w:rPr>
          <w:rFonts w:asciiTheme="majorHAnsi" w:hAnsiTheme="majorHAnsi"/>
          <w:b/>
          <w:sz w:val="32"/>
          <w:szCs w:val="32"/>
        </w:rPr>
        <w:t>гр</w:t>
      </w:r>
      <w:r w:rsidR="006B4F16" w:rsidRPr="0000177D">
        <w:rPr>
          <w:rFonts w:asciiTheme="majorHAnsi" w:hAnsiTheme="majorHAnsi"/>
          <w:b/>
          <w:sz w:val="32"/>
          <w:szCs w:val="32"/>
        </w:rPr>
        <w:t xml:space="preserve">. </w:t>
      </w:r>
      <w:r w:rsidR="0002758D" w:rsidRPr="0000177D">
        <w:rPr>
          <w:rFonts w:asciiTheme="majorHAnsi" w:hAnsiTheme="majorHAnsi"/>
          <w:b/>
          <w:sz w:val="32"/>
          <w:szCs w:val="32"/>
        </w:rPr>
        <w:t>П</w:t>
      </w:r>
      <w:r w:rsidRPr="0000177D">
        <w:rPr>
          <w:rFonts w:asciiTheme="majorHAnsi" w:hAnsiTheme="majorHAnsi"/>
          <w:b/>
          <w:sz w:val="32"/>
          <w:szCs w:val="32"/>
        </w:rPr>
        <w:t>етрич</w:t>
      </w:r>
    </w:p>
    <w:tbl>
      <w:tblPr>
        <w:tblW w:w="1035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990"/>
        <w:gridCol w:w="3126"/>
        <w:gridCol w:w="1734"/>
        <w:gridCol w:w="2160"/>
        <w:gridCol w:w="2340"/>
      </w:tblGrid>
      <w:tr w:rsidR="0000177D" w:rsidRPr="0000177D" w:rsidTr="0000177D">
        <w:trPr>
          <w:trHeight w:val="76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КЛАСИРАНЕ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ИМЕ НА СЪСТЕЗАТЕЛЯ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КАТЕГОРИЯ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ОТБОР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ГРАД</w:t>
            </w: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46-48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Ицо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Кременов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Тодор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Паралесов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</w:t>
            </w:r>
            <w:bookmarkStart w:id="0" w:name="_GoBack"/>
            <w:bookmarkEnd w:id="0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48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51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Йоан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Стефанов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Едис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Шукри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Бойчинов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Славщенски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Захариев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АСК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Сливен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Онур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B9BD5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54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Арсовски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Андреас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Явор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Ахмедов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Джан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Басриев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ПЛ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Фехрин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Османов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57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Тониев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Константин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Атанасов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Маноло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Мариян</w:t>
            </w:r>
            <w:proofErr w:type="spellEnd"/>
            <w:r w:rsidRPr="0000177D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БВС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Костадин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Андреев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Баръш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Али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60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Станислав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Бдин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Видин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Павел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Манев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Денев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Кристиян</w:t>
            </w:r>
            <w:proofErr w:type="spellEnd"/>
            <w:r w:rsidRPr="0000177D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Пирин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Благоевград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Стефан</w:t>
            </w:r>
            <w:proofErr w:type="spellEnd"/>
            <w:r w:rsidRPr="0000177D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Виктор</w:t>
            </w:r>
            <w:proofErr w:type="spellEnd"/>
            <w:r w:rsidRPr="0000177D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Сертев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Варна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Християн</w:t>
            </w:r>
            <w:proofErr w:type="spellEnd"/>
            <w:r w:rsidRPr="0000177D">
              <w:rPr>
                <w:rFonts w:asciiTheme="majorHAnsi" w:hAnsiTheme="majorHAnsi" w:cs="Calibri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lang w:val="en-US" w:eastAsia="en-US"/>
              </w:rPr>
              <w:t>ДСД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lang w:val="en-US" w:eastAsia="en-US"/>
              </w:rPr>
              <w:t>Плевен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Альоша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 63</w:t>
            </w:r>
            <w:proofErr w:type="gram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,5</w:t>
            </w:r>
            <w:proofErr w:type="gram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Златанов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СЗ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Джем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Демирев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Армата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Свиленград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Марио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Радев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Доростол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Силистра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Денислав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Ямбол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Стойко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Цветанов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Алтур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Халайда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Ламбев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РС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Несторов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Мариян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Юсеин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Радж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Севдалин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Василев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Хасково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Юсеин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Юсеин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Янис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63.5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67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Гюрсес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Мизия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80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Росен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Топалов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груп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Шумен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Цвятков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Христов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с.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Давид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Славия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Тома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Великов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Харис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боксинг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Митев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Денислав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Костадинов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Балкан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Ботевград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Симеонов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71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Беласица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Митев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Пирин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Благоевград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Пресиан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Станев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Красимир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Павлов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Добрев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Михаил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Инджов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Байчев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Станислав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Апостолов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Теодор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Тошев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Симеон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Тодоров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Ростислав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Априлец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Бояджик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Методиев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Червен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бряг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75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Стелиян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Страхилов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Мирослав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Нойков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Боруй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Стара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Загора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Джан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Джошкунов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Дунав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Стефан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Дейков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Изгрев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Бургас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Лъчезар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Черно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море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Сарай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Алпер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10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Роберто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Стоименов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Теодор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Ковачев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Лаута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арми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Емил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Демирков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Кристиян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Шиков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Кико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80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Натев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Жан-Божидар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Сидеров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СФ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Серкан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Севдимов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Олимпия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Разград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Брусев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Локомотив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Горна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Оряховица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Виктор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Маринов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Русе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Михаил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Несторов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БАББ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86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Георги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Стоянов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Адриан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Попов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Красна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поляна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Калоян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Илия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Величков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ДСД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Плевен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lastRenderedPageBreak/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Мартин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Костов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Ивайло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Велико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Търново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Михайлов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Лъвовете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Петрич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7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Йордан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86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92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Христо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Бакрачев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Атанас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Кръстев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Юнайтед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спортс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Пловдив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Стивън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Ангелов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ДМ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Мерт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Саид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Арда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Кърджали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Александър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Минтолов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Спарта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Монтана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Петър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Грозданов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Ладимекс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Кат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 xml:space="preserve">. +92 </w:t>
            </w:r>
            <w:proofErr w:type="spellStart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кг</w:t>
            </w:r>
            <w:proofErr w:type="spellEnd"/>
            <w:r w:rsidRPr="0000177D">
              <w:rPr>
                <w:rFonts w:asciiTheme="majorHAnsi" w:hAnsiTheme="majorHAnsi" w:cs="Calibri"/>
                <w:b/>
                <w:bCs/>
                <w:color w:val="000000"/>
                <w:lang w:val="en-US" w:eastAsia="en-US"/>
              </w:rPr>
              <w:t>.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Кирил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Борисов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Левски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Румен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ЦСКА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София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Михаил</w:t>
            </w:r>
            <w:proofErr w:type="spellEnd"/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Иванов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92+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 xml:space="preserve">АСК </w:t>
            </w:r>
            <w:proofErr w:type="spellStart"/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Сливен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FF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FF0000"/>
                <w:lang w:val="en-US" w:eastAsia="en-US"/>
              </w:rPr>
              <w:t>Сливен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Венко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Павлов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Спартак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ДМ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Димитровград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Слави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Славчев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Миньор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Перник</w:t>
            </w:r>
            <w:proofErr w:type="spellEnd"/>
          </w:p>
        </w:tc>
      </w:tr>
      <w:tr w:rsidR="0000177D" w:rsidRPr="0000177D" w:rsidTr="0000177D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Радостин</w:t>
            </w:r>
            <w:proofErr w:type="spellEnd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 xml:space="preserve"> </w:t>
            </w: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Найденов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jc w:val="center"/>
              <w:rPr>
                <w:rFonts w:asciiTheme="majorHAnsi" w:hAnsiTheme="majorHAnsi" w:cs="Calibri"/>
                <w:color w:val="000000"/>
                <w:lang w:val="en-US" w:eastAsia="en-US"/>
              </w:rPr>
            </w:pPr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92+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77D" w:rsidRPr="0000177D" w:rsidRDefault="0000177D" w:rsidP="0000177D">
            <w:pPr>
              <w:rPr>
                <w:rFonts w:asciiTheme="majorHAnsi" w:hAnsiTheme="majorHAnsi" w:cs="Calibri"/>
                <w:color w:val="000000"/>
                <w:lang w:val="en-US" w:eastAsia="en-US"/>
              </w:rPr>
            </w:pPr>
            <w:proofErr w:type="spellStart"/>
            <w:r w:rsidRPr="0000177D">
              <w:rPr>
                <w:rFonts w:asciiTheme="majorHAnsi" w:hAnsiTheme="majorHAnsi" w:cs="Calibri"/>
                <w:color w:val="000000"/>
                <w:lang w:val="en-US" w:eastAsia="en-US"/>
              </w:rPr>
              <w:t>Варна</w:t>
            </w:r>
            <w:proofErr w:type="spellEnd"/>
          </w:p>
        </w:tc>
      </w:tr>
    </w:tbl>
    <w:p w:rsidR="0000177D" w:rsidRDefault="0000177D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</w:p>
    <w:p w:rsidR="00BE482C" w:rsidRPr="00BE482C" w:rsidRDefault="006B4F16" w:rsidP="00F815A2">
      <w:pPr>
        <w:spacing w:line="360" w:lineRule="auto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БФБокс</w:t>
      </w:r>
    </w:p>
    <w:sectPr w:rsidR="00BE482C" w:rsidRPr="00BE482C" w:rsidSect="00144764">
      <w:headerReference w:type="default" r:id="rId9"/>
      <w:footerReference w:type="even" r:id="rId10"/>
      <w:footerReference w:type="default" r:id="rId11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A5" w:rsidRDefault="00766BA5" w:rsidP="00144764">
      <w:r>
        <w:separator/>
      </w:r>
    </w:p>
  </w:endnote>
  <w:endnote w:type="continuationSeparator" w:id="0">
    <w:p w:rsidR="00766BA5" w:rsidRDefault="00766BA5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Default="004A5532">
    <w:pPr>
      <w:pStyle w:val="Footer"/>
    </w:pPr>
    <w:r>
      <w:rPr>
        <w:noProof/>
        <w:lang w:val="en-US"/>
      </w:rPr>
      <w:drawing>
        <wp:inline distT="0" distB="0" distL="0" distR="0" wp14:anchorId="2DC9CD84" wp14:editId="31DE0E21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2ED0E546" wp14:editId="1EF88DBE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 wp14:anchorId="4062674C" wp14:editId="1A21AE12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93DD0D" wp14:editId="01943257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A5" w:rsidRDefault="00766BA5" w:rsidP="00144764">
      <w:r>
        <w:separator/>
      </w:r>
    </w:p>
  </w:footnote>
  <w:footnote w:type="continuationSeparator" w:id="0">
    <w:p w:rsidR="00766BA5" w:rsidRDefault="00766BA5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5532" w:rsidRPr="00144764" w:rsidRDefault="004A5532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 wp14:anchorId="5618818A" wp14:editId="052E713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D6C26"/>
    <w:multiLevelType w:val="hybridMultilevel"/>
    <w:tmpl w:val="2A5A265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7FEF52C0"/>
    <w:multiLevelType w:val="hybridMultilevel"/>
    <w:tmpl w:val="D0D63D2E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0177D"/>
    <w:rsid w:val="0002758D"/>
    <w:rsid w:val="000342D8"/>
    <w:rsid w:val="00064CB6"/>
    <w:rsid w:val="000F0F1A"/>
    <w:rsid w:val="001348DC"/>
    <w:rsid w:val="00144764"/>
    <w:rsid w:val="00223B83"/>
    <w:rsid w:val="002A4A8E"/>
    <w:rsid w:val="003874E4"/>
    <w:rsid w:val="003A1F51"/>
    <w:rsid w:val="00484BD5"/>
    <w:rsid w:val="004A5532"/>
    <w:rsid w:val="004F45EE"/>
    <w:rsid w:val="0052786E"/>
    <w:rsid w:val="00570DB0"/>
    <w:rsid w:val="00576D0A"/>
    <w:rsid w:val="00606305"/>
    <w:rsid w:val="0064642C"/>
    <w:rsid w:val="006B4F16"/>
    <w:rsid w:val="006D1ED9"/>
    <w:rsid w:val="007077B0"/>
    <w:rsid w:val="0073702F"/>
    <w:rsid w:val="0076018A"/>
    <w:rsid w:val="00766BA5"/>
    <w:rsid w:val="00803877"/>
    <w:rsid w:val="00853C82"/>
    <w:rsid w:val="00917784"/>
    <w:rsid w:val="00920FBF"/>
    <w:rsid w:val="00992041"/>
    <w:rsid w:val="00A25AD5"/>
    <w:rsid w:val="00A87976"/>
    <w:rsid w:val="00AB28A5"/>
    <w:rsid w:val="00AD52FE"/>
    <w:rsid w:val="00B50314"/>
    <w:rsid w:val="00B555A9"/>
    <w:rsid w:val="00B5771A"/>
    <w:rsid w:val="00BE482C"/>
    <w:rsid w:val="00C42D45"/>
    <w:rsid w:val="00C72603"/>
    <w:rsid w:val="00C73178"/>
    <w:rsid w:val="00CB5611"/>
    <w:rsid w:val="00CC5F5D"/>
    <w:rsid w:val="00CE162C"/>
    <w:rsid w:val="00CE7492"/>
    <w:rsid w:val="00D73436"/>
    <w:rsid w:val="00D876C6"/>
    <w:rsid w:val="00D940C6"/>
    <w:rsid w:val="00DD7564"/>
    <w:rsid w:val="00E127A4"/>
    <w:rsid w:val="00E1287C"/>
    <w:rsid w:val="00E247D5"/>
    <w:rsid w:val="00E957A4"/>
    <w:rsid w:val="00E96AFF"/>
    <w:rsid w:val="00ED2F16"/>
    <w:rsid w:val="00F815A2"/>
    <w:rsid w:val="00FB3D36"/>
    <w:rsid w:val="00FE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55A9"/>
    <w:pPr>
      <w:ind w:left="720"/>
      <w:contextualSpacing/>
    </w:pPr>
  </w:style>
  <w:style w:type="character" w:customStyle="1" w:styleId="3oh-">
    <w:name w:val="_3oh-"/>
    <w:rsid w:val="00E1287C"/>
  </w:style>
  <w:style w:type="paragraph" w:styleId="FootnoteText">
    <w:name w:val="footnote text"/>
    <w:basedOn w:val="Normal"/>
    <w:link w:val="FootnoteTextChar"/>
    <w:uiPriority w:val="99"/>
    <w:semiHidden/>
    <w:unhideWhenUsed/>
    <w:rsid w:val="00D734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73436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D734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12B5E-AE57-4547-BA60-6066F3A2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cp:lastPrinted>2021-03-05T11:43:00Z</cp:lastPrinted>
  <dcterms:created xsi:type="dcterms:W3CDTF">2022-11-09T12:38:00Z</dcterms:created>
  <dcterms:modified xsi:type="dcterms:W3CDTF">2022-11-09T12:38:00Z</dcterms:modified>
</cp:coreProperties>
</file>